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E32EA" w14:textId="27043525" w:rsidR="00B742CE" w:rsidRDefault="00B742CE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0" wp14:anchorId="677782C3" wp14:editId="15363EED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F0699" w14:textId="249ADE48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8"/>
      <w:headerReference w:type="first" r:id="rId9"/>
      <w:footerReference w:type="first" r:id="rId10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51450" w14:textId="77777777" w:rsidR="004F7AF3" w:rsidRDefault="004F7AF3" w:rsidP="00BB5C4F">
      <w:r>
        <w:separator/>
      </w:r>
    </w:p>
  </w:endnote>
  <w:endnote w:type="continuationSeparator" w:id="0">
    <w:p w14:paraId="5B783CB1" w14:textId="77777777" w:rsidR="004F7AF3" w:rsidRDefault="004F7AF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38A36" w14:textId="77777777" w:rsidR="004F7AF3" w:rsidRDefault="004F7AF3" w:rsidP="00BB5C4F">
      <w:r>
        <w:separator/>
      </w:r>
    </w:p>
  </w:footnote>
  <w:footnote w:type="continuationSeparator" w:id="0">
    <w:p w14:paraId="7B468096" w14:textId="77777777" w:rsidR="004F7AF3" w:rsidRDefault="004F7AF3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F8B70" w14:textId="025BFEE9" w:rsidR="006B67EC" w:rsidRPr="00D532AD" w:rsidRDefault="006B67EC" w:rsidP="00112E8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12E89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61B90"/>
    <w:rsid w:val="004B45F9"/>
    <w:rsid w:val="004D4EC4"/>
    <w:rsid w:val="004F7AF3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742CE"/>
    <w:rsid w:val="00BB5C4F"/>
    <w:rsid w:val="00BB60C3"/>
    <w:rsid w:val="00BE2DAB"/>
    <w:rsid w:val="00C17D5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8716F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86</Words>
  <Characters>483</Characters>
  <Application>Microsoft Office Word</Application>
  <DocSecurity>0</DocSecurity>
  <Lines>12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2023-05-11T08:11:00Z</dcterms:modified>
  <cp:contentStatus/>
</cp:coreProperties>
</file>